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46F" w:rsidRPr="0067710A" w:rsidRDefault="0063746F" w:rsidP="00783401">
      <w:pPr>
        <w:jc w:val="center"/>
        <w:rPr>
          <w:rFonts w:ascii="Times New Roman" w:hAnsi="Times New Roman" w:cs="Times New Roman"/>
          <w:sz w:val="28"/>
          <w:szCs w:val="28"/>
        </w:rPr>
      </w:pPr>
      <w:r w:rsidRPr="0067710A">
        <w:rPr>
          <w:rFonts w:ascii="Times New Roman" w:hAnsi="Times New Roman" w:cs="Times New Roman"/>
          <w:sz w:val="28"/>
          <w:szCs w:val="28"/>
        </w:rPr>
        <w:t xml:space="preserve">Сведения  о доходах, об имуществе и обязательствах имущественного характера муниципальных служащих </w:t>
      </w:r>
      <w:r>
        <w:rPr>
          <w:rFonts w:ascii="Times New Roman" w:hAnsi="Times New Roman" w:cs="Times New Roman"/>
          <w:sz w:val="28"/>
          <w:szCs w:val="28"/>
        </w:rPr>
        <w:t xml:space="preserve">Управления физической культуры и спорта г. Сарапула </w:t>
      </w:r>
      <w:r w:rsidRPr="0067710A">
        <w:rPr>
          <w:rFonts w:ascii="Times New Roman" w:hAnsi="Times New Roman" w:cs="Times New Roman"/>
          <w:sz w:val="28"/>
          <w:szCs w:val="28"/>
        </w:rPr>
        <w:t>и членов их семей в период с 01.01.2011г. по 31.12.2011г.</w:t>
      </w:r>
    </w:p>
    <w:p w:rsidR="0063746F" w:rsidRPr="0067710A" w:rsidRDefault="0063746F" w:rsidP="0078340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96"/>
        <w:gridCol w:w="3696"/>
        <w:gridCol w:w="3697"/>
        <w:gridCol w:w="3697"/>
      </w:tblGrid>
      <w:tr w:rsidR="0063746F" w:rsidRPr="00524378">
        <w:tc>
          <w:tcPr>
            <w:tcW w:w="3696" w:type="dxa"/>
          </w:tcPr>
          <w:p w:rsidR="0063746F" w:rsidRPr="0052437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43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Должность</w:t>
            </w:r>
          </w:p>
          <w:p w:rsidR="0063746F" w:rsidRPr="0052437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43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Ф.И.О</w:t>
            </w:r>
          </w:p>
          <w:p w:rsidR="0063746F" w:rsidRPr="0052437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96" w:type="dxa"/>
          </w:tcPr>
          <w:p w:rsidR="0063746F" w:rsidRPr="0052437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43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Сведения о доходах</w:t>
            </w:r>
          </w:p>
          <w:p w:rsidR="0063746F" w:rsidRPr="0052437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43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 01.01.2011г.- 31.12.2011 г.</w:t>
            </w:r>
          </w:p>
        </w:tc>
        <w:tc>
          <w:tcPr>
            <w:tcW w:w="3697" w:type="dxa"/>
          </w:tcPr>
          <w:p w:rsidR="0063746F" w:rsidRPr="0052437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43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Сведения  о недвижимом имуществе, принадлежащем на праве собственности и находящемся  в пользовании</w:t>
            </w:r>
          </w:p>
        </w:tc>
        <w:tc>
          <w:tcPr>
            <w:tcW w:w="3697" w:type="dxa"/>
          </w:tcPr>
          <w:p w:rsidR="0063746F" w:rsidRPr="0052437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243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Транспортные средства</w:t>
            </w:r>
          </w:p>
        </w:tc>
      </w:tr>
      <w:tr w:rsidR="0063746F" w:rsidRPr="00B14CF8">
        <w:trPr>
          <w:trHeight w:val="1227"/>
        </w:trPr>
        <w:tc>
          <w:tcPr>
            <w:tcW w:w="3696" w:type="dxa"/>
            <w:tcBorders>
              <w:bottom w:val="single" w:sz="4" w:space="0" w:color="auto"/>
            </w:tcBorders>
          </w:tcPr>
          <w:p w:rsidR="0063746F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CF8">
              <w:rPr>
                <w:rFonts w:ascii="Times New Roman" w:hAnsi="Times New Roman" w:cs="Times New Roman"/>
                <w:sz w:val="28"/>
                <w:szCs w:val="28"/>
              </w:rPr>
              <w:t>Беляева Т.А</w:t>
            </w:r>
          </w:p>
          <w:p w:rsidR="0063746F" w:rsidRPr="00B14CF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CF8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 отдела спорта </w:t>
            </w:r>
          </w:p>
          <w:p w:rsidR="0063746F" w:rsidRPr="00B14CF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:rsidR="0063746F" w:rsidRPr="00B14CF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CF8">
              <w:rPr>
                <w:rFonts w:ascii="Times New Roman" w:hAnsi="Times New Roman" w:cs="Times New Roman"/>
                <w:sz w:val="28"/>
                <w:szCs w:val="28"/>
              </w:rPr>
              <w:t>305623,54</w:t>
            </w: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63746F" w:rsidRPr="00B14CF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CF8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¼ доли </w:t>
            </w:r>
          </w:p>
          <w:p w:rsidR="0063746F" w:rsidRPr="00B14CF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CF8">
              <w:rPr>
                <w:rFonts w:ascii="Times New Roman" w:hAnsi="Times New Roman" w:cs="Times New Roman"/>
                <w:sz w:val="28"/>
                <w:szCs w:val="28"/>
              </w:rPr>
              <w:t>58м2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,Россия</w:t>
            </w:r>
          </w:p>
        </w:tc>
        <w:tc>
          <w:tcPr>
            <w:tcW w:w="3697" w:type="dxa"/>
            <w:tcBorders>
              <w:bottom w:val="single" w:sz="4" w:space="0" w:color="auto"/>
            </w:tcBorders>
          </w:tcPr>
          <w:p w:rsidR="0063746F" w:rsidRPr="00B14CF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C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3746F" w:rsidRPr="00B14CF8">
        <w:trPr>
          <w:trHeight w:val="960"/>
        </w:trPr>
        <w:tc>
          <w:tcPr>
            <w:tcW w:w="3696" w:type="dxa"/>
            <w:tcBorders>
              <w:top w:val="single" w:sz="4" w:space="0" w:color="auto"/>
            </w:tcBorders>
          </w:tcPr>
          <w:p w:rsidR="0063746F" w:rsidRPr="00B14CF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CF8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  <w:p w:rsidR="0063746F" w:rsidRPr="00B14CF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  <w:tcBorders>
              <w:top w:val="single" w:sz="4" w:space="0" w:color="auto"/>
            </w:tcBorders>
          </w:tcPr>
          <w:p w:rsidR="0063746F" w:rsidRPr="00B14CF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CF8">
              <w:rPr>
                <w:rFonts w:ascii="Times New Roman" w:hAnsi="Times New Roman" w:cs="Times New Roman"/>
                <w:sz w:val="28"/>
                <w:szCs w:val="28"/>
              </w:rPr>
              <w:t>96000,00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63746F" w:rsidRPr="00B14CF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CF8">
              <w:rPr>
                <w:rFonts w:ascii="Times New Roman" w:hAnsi="Times New Roman" w:cs="Times New Roman"/>
                <w:sz w:val="28"/>
                <w:szCs w:val="28"/>
              </w:rPr>
              <w:t xml:space="preserve">Квартира ¼ доли </w:t>
            </w:r>
          </w:p>
          <w:p w:rsidR="0063746F" w:rsidRPr="00B14CF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CF8">
              <w:rPr>
                <w:rFonts w:ascii="Times New Roman" w:hAnsi="Times New Roman" w:cs="Times New Roman"/>
                <w:sz w:val="28"/>
                <w:szCs w:val="28"/>
              </w:rPr>
              <w:t>58м2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Россия</w:t>
            </w:r>
          </w:p>
        </w:tc>
        <w:tc>
          <w:tcPr>
            <w:tcW w:w="3697" w:type="dxa"/>
            <w:tcBorders>
              <w:top w:val="single" w:sz="4" w:space="0" w:color="auto"/>
            </w:tcBorders>
          </w:tcPr>
          <w:p w:rsidR="0063746F" w:rsidRPr="00B14CF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CF8">
              <w:rPr>
                <w:rFonts w:ascii="Times New Roman" w:hAnsi="Times New Roman" w:cs="Times New Roman"/>
                <w:sz w:val="28"/>
                <w:szCs w:val="28"/>
              </w:rPr>
              <w:t xml:space="preserve">Легковой автомобиль </w:t>
            </w:r>
            <w:r w:rsidRPr="00B14C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OPEL</w:t>
            </w:r>
            <w:r w:rsidRPr="00B14CF8">
              <w:rPr>
                <w:rFonts w:ascii="Times New Roman" w:hAnsi="Times New Roman" w:cs="Times New Roman"/>
                <w:sz w:val="28"/>
                <w:szCs w:val="28"/>
              </w:rPr>
              <w:t xml:space="preserve"> MERIVA </w:t>
            </w:r>
          </w:p>
        </w:tc>
      </w:tr>
      <w:tr w:rsidR="0063746F" w:rsidRPr="00B14CF8">
        <w:tc>
          <w:tcPr>
            <w:tcW w:w="3696" w:type="dxa"/>
          </w:tcPr>
          <w:p w:rsidR="0063746F" w:rsidRPr="00B14CF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CF8">
              <w:rPr>
                <w:rFonts w:ascii="Times New Roman" w:hAnsi="Times New Roman" w:cs="Times New Roman"/>
                <w:sz w:val="28"/>
                <w:szCs w:val="28"/>
              </w:rPr>
              <w:t xml:space="preserve">Быков А.А.- начальник </w:t>
            </w:r>
          </w:p>
        </w:tc>
        <w:tc>
          <w:tcPr>
            <w:tcW w:w="3696" w:type="dxa"/>
          </w:tcPr>
          <w:p w:rsidR="0063746F" w:rsidRPr="00B14CF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CF8">
              <w:rPr>
                <w:rFonts w:ascii="Times New Roman" w:hAnsi="Times New Roman" w:cs="Times New Roman"/>
                <w:sz w:val="28"/>
                <w:szCs w:val="28"/>
              </w:rPr>
              <w:t>217935,50</w:t>
            </w:r>
          </w:p>
        </w:tc>
        <w:tc>
          <w:tcPr>
            <w:tcW w:w="3697" w:type="dxa"/>
          </w:tcPr>
          <w:p w:rsidR="0063746F" w:rsidRPr="00B14CF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C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697" w:type="dxa"/>
          </w:tcPr>
          <w:p w:rsidR="0063746F" w:rsidRPr="00B14CF8" w:rsidRDefault="0063746F" w:rsidP="00B14C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C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3746F" w:rsidRPr="0067710A" w:rsidRDefault="0063746F" w:rsidP="00AE4BA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746F" w:rsidRPr="0067710A" w:rsidSect="0078340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3401"/>
    <w:rsid w:val="00267568"/>
    <w:rsid w:val="002E4B2B"/>
    <w:rsid w:val="003E0FAA"/>
    <w:rsid w:val="00524378"/>
    <w:rsid w:val="0063746F"/>
    <w:rsid w:val="0067710A"/>
    <w:rsid w:val="00783401"/>
    <w:rsid w:val="009721C5"/>
    <w:rsid w:val="00AE401C"/>
    <w:rsid w:val="00AE4BA9"/>
    <w:rsid w:val="00B14CF8"/>
    <w:rsid w:val="00B84E44"/>
    <w:rsid w:val="00BA344D"/>
    <w:rsid w:val="00F05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FA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8340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1</Pages>
  <Words>89</Words>
  <Characters>511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УФКиС</dc:creator>
  <cp:keywords/>
  <dc:description/>
  <cp:lastModifiedBy>it18</cp:lastModifiedBy>
  <cp:revision>5</cp:revision>
  <cp:lastPrinted>2012-06-13T05:53:00Z</cp:lastPrinted>
  <dcterms:created xsi:type="dcterms:W3CDTF">2012-06-09T07:27:00Z</dcterms:created>
  <dcterms:modified xsi:type="dcterms:W3CDTF">2012-06-14T06:19:00Z</dcterms:modified>
</cp:coreProperties>
</file>